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EA751" w14:textId="77777777" w:rsidR="005264A0" w:rsidRDefault="005264A0" w:rsidP="005264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Thomasia CHICHESTRE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d.ca.1501)</w:t>
      </w:r>
    </w:p>
    <w:p w14:paraId="57358E1D" w14:textId="77777777" w:rsidR="005264A0" w:rsidRDefault="005264A0" w:rsidP="005264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3C99D783" w14:textId="77777777" w:rsidR="005264A0" w:rsidRDefault="005264A0" w:rsidP="005264A0">
      <w:pPr>
        <w:pStyle w:val="NoSpacing"/>
        <w:rPr>
          <w:rFonts w:cs="Times New Roman"/>
          <w:szCs w:val="24"/>
        </w:rPr>
      </w:pPr>
    </w:p>
    <w:p w14:paraId="74ED826C" w14:textId="77777777" w:rsidR="005264A0" w:rsidRDefault="005264A0" w:rsidP="005264A0">
      <w:pPr>
        <w:pStyle w:val="NoSpacing"/>
        <w:rPr>
          <w:rFonts w:cs="Times New Roman"/>
          <w:szCs w:val="24"/>
        </w:rPr>
      </w:pPr>
    </w:p>
    <w:p w14:paraId="56B14E29" w14:textId="77777777" w:rsidR="005264A0" w:rsidRDefault="005264A0" w:rsidP="005264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Richard, of Hall, Devon(q.v.).    (C.F.R. 1485-1509 p.317)</w:t>
      </w:r>
    </w:p>
    <w:p w14:paraId="6B106E82" w14:textId="77777777" w:rsidR="005264A0" w:rsidRDefault="005264A0" w:rsidP="005264A0">
      <w:pPr>
        <w:pStyle w:val="NoSpacing"/>
        <w:rPr>
          <w:rFonts w:cs="Times New Roman"/>
          <w:szCs w:val="24"/>
        </w:rPr>
      </w:pPr>
    </w:p>
    <w:p w14:paraId="706C557A" w14:textId="77777777" w:rsidR="005264A0" w:rsidRDefault="005264A0" w:rsidP="005264A0">
      <w:pPr>
        <w:pStyle w:val="NoSpacing"/>
        <w:rPr>
          <w:rFonts w:cs="Times New Roman"/>
          <w:szCs w:val="24"/>
        </w:rPr>
      </w:pPr>
    </w:p>
    <w:p w14:paraId="07182B06" w14:textId="77777777" w:rsidR="005264A0" w:rsidRDefault="005264A0" w:rsidP="005264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Oct.1501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to the Escheator of Devon.    (ibid.)</w:t>
      </w:r>
    </w:p>
    <w:p w14:paraId="453748D7" w14:textId="77777777" w:rsidR="005264A0" w:rsidRDefault="005264A0" w:rsidP="005264A0">
      <w:pPr>
        <w:pStyle w:val="NoSpacing"/>
        <w:rPr>
          <w:rFonts w:cs="Times New Roman"/>
          <w:szCs w:val="24"/>
        </w:rPr>
      </w:pPr>
    </w:p>
    <w:p w14:paraId="74F23AC4" w14:textId="77777777" w:rsidR="005264A0" w:rsidRDefault="005264A0" w:rsidP="005264A0">
      <w:pPr>
        <w:pStyle w:val="NoSpacing"/>
        <w:rPr>
          <w:rFonts w:cs="Times New Roman"/>
          <w:szCs w:val="24"/>
        </w:rPr>
      </w:pPr>
    </w:p>
    <w:p w14:paraId="0BC5692B" w14:textId="77777777" w:rsidR="005264A0" w:rsidRDefault="005264A0" w:rsidP="005264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December 2023</w:t>
      </w:r>
    </w:p>
    <w:p w14:paraId="6755CB5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40AFF" w14:textId="77777777" w:rsidR="005264A0" w:rsidRDefault="005264A0" w:rsidP="009139A6">
      <w:r>
        <w:separator/>
      </w:r>
    </w:p>
  </w:endnote>
  <w:endnote w:type="continuationSeparator" w:id="0">
    <w:p w14:paraId="1EE12462" w14:textId="77777777" w:rsidR="005264A0" w:rsidRDefault="005264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B3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631B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AD7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74468" w14:textId="77777777" w:rsidR="005264A0" w:rsidRDefault="005264A0" w:rsidP="009139A6">
      <w:r>
        <w:separator/>
      </w:r>
    </w:p>
  </w:footnote>
  <w:footnote w:type="continuationSeparator" w:id="0">
    <w:p w14:paraId="44492EDB" w14:textId="77777777" w:rsidR="005264A0" w:rsidRDefault="005264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9F73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64F6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125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4A0"/>
    <w:rsid w:val="000666E0"/>
    <w:rsid w:val="002510B7"/>
    <w:rsid w:val="005264A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DC359"/>
  <w15:chartTrackingRefBased/>
  <w15:docId w15:val="{AB7EE093-C19B-4FA0-8E0B-FD3938A06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2023-12-11T16:40:00Z</dcterms:created>
  <dcterms:modified xsi:type="dcterms:W3CDTF">2023-12-11T16:40:00Z</dcterms:modified>
</cp:coreProperties>
</file>